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937294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937294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การขอใบอนุญาตประกอบกิจการรับทำการกำจัดมูลฝอยทั่วไป</w:t>
      </w:r>
    </w:p>
    <w:p w14:paraId="16FCEC75" w14:textId="1DC63FD3" w:rsidR="00D239AD" w:rsidRPr="00937294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37294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937294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937294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937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937294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937294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937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937294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937294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ED04B1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937294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937294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937294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การขอใบอนุญาตประกอบกิจการรับทำการกำจัดมูลฝอยทั่วไป</w:t>
      </w:r>
    </w:p>
    <w:p w14:paraId="57553D54" w14:textId="1B3FE95E" w:rsidR="00132E1B" w:rsidRPr="00937294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93729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)</w:t>
      </w: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93729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937294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937294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937294" w14:paraId="77FFD68C" w14:textId="77777777" w:rsidTr="00E3356E">
        <w:tc>
          <w:tcPr>
            <w:tcW w:w="675" w:type="dxa"/>
          </w:tcPr>
          <w:p w14:paraId="23D761D9" w14:textId="12281EB4" w:rsidR="00394708" w:rsidRPr="00937294" w:rsidRDefault="00394708" w:rsidP="00E33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3CA625B" w:rsidR="00394708" w:rsidRPr="00937294" w:rsidRDefault="00394708" w:rsidP="009372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ควบคุมอาคาร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 2522</w:t>
            </w:r>
          </w:p>
        </w:tc>
      </w:tr>
      <w:tr w:rsidR="0087182F" w:rsidRPr="00937294" w14:paraId="4AE7FC4D" w14:textId="77777777" w:rsidTr="00E3356E">
        <w:tc>
          <w:tcPr>
            <w:tcW w:w="675" w:type="dxa"/>
          </w:tcPr>
          <w:p w14:paraId="76D7C817" w14:textId="77777777" w:rsidR="00394708" w:rsidRPr="00937294" w:rsidRDefault="00394708" w:rsidP="00E33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35E7CD6" w14:textId="462C1FBD" w:rsidR="00394708" w:rsidRPr="00937294" w:rsidRDefault="00394708" w:rsidP="009372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937294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937294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93729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93729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937294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937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3729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937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937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93729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937294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937294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937294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937294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41451045" w:rsidR="00760D0B" w:rsidRPr="00937294" w:rsidRDefault="00937294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การขอใบอนุญาตประกอบกิจการรับทำการกำจัดมูลฝอยทั่วไป อบต</w:t>
      </w:r>
      <w:r w:rsidR="00094F82" w:rsidRPr="00937294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937294">
        <w:rPr>
          <w:rFonts w:ascii="TH SarabunIT๙" w:hAnsi="TH SarabunIT๙" w:cs="TH SarabunIT๙"/>
          <w:noProof/>
          <w:sz w:val="32"/>
          <w:szCs w:val="32"/>
        </w:rPr>
        <w:t>24/08/2015 10:10</w:t>
      </w:r>
      <w:r w:rsidR="00094F82" w:rsidRPr="00937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C46C01D" w:rsidR="00C77AEA" w:rsidRPr="00937294" w:rsidRDefault="00937294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937294" w14:paraId="5F1398AA" w14:textId="77777777" w:rsidTr="009B7715">
        <w:tc>
          <w:tcPr>
            <w:tcW w:w="675" w:type="dxa"/>
          </w:tcPr>
          <w:p w14:paraId="08D93DD3" w14:textId="25F72274" w:rsidR="00094F82" w:rsidRPr="00937294" w:rsidRDefault="00094F82" w:rsidP="00E33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8E0DDF6" w14:textId="77777777" w:rsidR="00E3356E" w:rsidRDefault="00A13B6C" w:rsidP="00E3356E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937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</w:p>
          <w:p w14:paraId="121102A7" w14:textId="75AFF198" w:rsidR="00094F82" w:rsidRPr="00937294" w:rsidRDefault="00094F82" w:rsidP="00E33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937294" w:rsidRDefault="00A13B6C" w:rsidP="00E33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937294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937294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64F3E937" w:rsidR="0018441F" w:rsidRPr="00937294" w:rsidRDefault="00937294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29993E35" w:rsidR="00575FAF" w:rsidRPr="00937294" w:rsidRDefault="00937294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ผู้ใดประสงค์ขอใบอนุญาตประกอบกิจการรับทำการกำจัดมูลฝอยทั่วไป โดยทำเป็นธุรกิจหรือได้รับประโยชน์ตอบแทนด้วยการคิดค่าบริการ ต้องยื่นขออนุญาตต่อเจ้าพนักงานท้องถิ่นหรือพนักงานเจ้าหน้าที่ที่รับผิดชอบ โดยยื่นคำขอตามแบบฟอร์มที่กฎหมายกำหนด พร้อมทั้งเอกสารประกอบการขออนุญาตตามข้อกำหนดของท้องถิ่น ณ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กลุ่ม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กอง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ฝ่าย ที่รับผิดชอบ 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(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>งานสาธารณสุขและสิ่งแวดล้อม สำนักงานปลัด อบต.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="00666E9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br/>
      </w:r>
      <w:r w:rsidR="00666E9F">
        <w:rPr>
          <w:rFonts w:ascii="TH SarabunIT๙" w:hAnsi="TH SarabunIT๙" w:cs="TH SarabunIT๙"/>
          <w:noProof/>
          <w:sz w:val="32"/>
          <w:szCs w:val="32"/>
        </w:rPr>
        <w:tab/>
      </w:r>
      <w:r w:rsidR="00666E9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lastRenderedPageBreak/>
        <w:br/>
        <w:t xml:space="preserve">  </w:t>
      </w:r>
      <w:r w:rsidR="00666E9F">
        <w:rPr>
          <w:rFonts w:ascii="TH SarabunIT๙" w:hAnsi="TH SarabunIT๙" w:cs="TH SarabunIT๙"/>
          <w:noProof/>
          <w:sz w:val="32"/>
          <w:szCs w:val="32"/>
        </w:rPr>
        <w:tab/>
      </w:r>
      <w:r w:rsidR="00666E9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666E9F">
        <w:rPr>
          <w:rFonts w:ascii="TH SarabunIT๙" w:hAnsi="TH SarabunIT๙" w:cs="TH SarabunIT๙"/>
          <w:noProof/>
          <w:sz w:val="32"/>
          <w:szCs w:val="32"/>
        </w:rPr>
        <w:tab/>
      </w:r>
      <w:r w:rsidR="00666E9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 ด้านสุขลักษณะการกำจัดมูลฝอยทั่วไป และด้านคุณสมบัติของผู้ปฏิบัติงานถูกต้องตามหลักเกณฑ์ 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99737E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99737E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937294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937294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937294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937294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937294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937294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937294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937294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937294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937294" w14:paraId="50E97DA5" w14:textId="77777777" w:rsidTr="0099737E">
        <w:tc>
          <w:tcPr>
            <w:tcW w:w="675" w:type="dxa"/>
          </w:tcPr>
          <w:p w14:paraId="5E768AD0" w14:textId="2C6E62E0" w:rsidR="00313D38" w:rsidRPr="00937294" w:rsidRDefault="00313D38" w:rsidP="0099737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937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A225131" w14:textId="1895C8C5" w:rsidR="00313D38" w:rsidRPr="00937294" w:rsidRDefault="00313D38" w:rsidP="00C059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ผู้ขอรับใบอนุญาตยื่นคำขอรับใบอนุญาตประกอบกิจการรับทำการกำจัดมูลฝอยทั่วไป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937294" w:rsidRDefault="00313D38" w:rsidP="00997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937294" w:rsidRDefault="00313D38" w:rsidP="00997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(1.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ระยะเวลาการให้บริการ ส่วนงาน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313D38" w:rsidRPr="00937294" w14:paraId="4133BC79" w14:textId="77777777" w:rsidTr="0099737E">
        <w:tc>
          <w:tcPr>
            <w:tcW w:w="675" w:type="dxa"/>
          </w:tcPr>
          <w:p w14:paraId="40C6F8A7" w14:textId="77777777" w:rsidR="00313D38" w:rsidRPr="00937294" w:rsidRDefault="00313D38" w:rsidP="0099737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C3E00FA" w14:textId="77777777" w:rsidR="00313D38" w:rsidRPr="00937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1B83648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73076296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7D5E0D0C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1C278F9B" w14:textId="77777777" w:rsidR="00313D38" w:rsidRPr="00937294" w:rsidRDefault="00313D38" w:rsidP="00997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4BCE5BB" w14:textId="77777777" w:rsidR="00313D38" w:rsidRPr="00937294" w:rsidRDefault="00313D38" w:rsidP="00997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4DC60828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(1.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ระยะเวลาการให้บริการ ส่วนงาน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2.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หากผู้ขออนุญาตไม่แก้ไขคำขอหรือไม่ส่งเอกสารเพิ่มเติมให้ครบถ้วน ตามที่กำหนดในแบบบันทึกความบกพร่องให้เจ้าหน้าที่ส่งคืนคำขอและเอกสาร พร้อมแจ้งเป็นหนังสือถึงเหตุแห่งการคืนด้วย และแจ้งสิทธิในการอุทธรณ์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อุทธรณ์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ตาม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 2539))</w:t>
            </w:r>
          </w:p>
        </w:tc>
      </w:tr>
      <w:tr w:rsidR="00313D38" w:rsidRPr="00937294" w14:paraId="26AC32B3" w14:textId="77777777" w:rsidTr="0099737E">
        <w:tc>
          <w:tcPr>
            <w:tcW w:w="675" w:type="dxa"/>
          </w:tcPr>
          <w:p w14:paraId="78D254E8" w14:textId="77777777" w:rsidR="00313D38" w:rsidRPr="00937294" w:rsidRDefault="00313D38" w:rsidP="0099737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8103826" w14:textId="77777777" w:rsidR="00313D38" w:rsidRPr="00937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146EAFC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78B1B5F0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เสนอพิจารณาออกใบอนุญาต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549DA3B5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3E9E49C5" w14:textId="77777777" w:rsidR="00313D38" w:rsidRPr="00937294" w:rsidRDefault="00313D38" w:rsidP="00997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980DD70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FBBE77B" w14:textId="7474D7E9" w:rsidR="00313D38" w:rsidRPr="00937294" w:rsidRDefault="00313D38" w:rsidP="00C120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(1.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ระยะเวลาการให้บริการ ส่วนงาน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2.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กฎหมายกำหนดภายใน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30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 นับแต่วันที่เอกสารถูกต้องและครบถ้วน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56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 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2)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 2557))</w:t>
            </w:r>
          </w:p>
        </w:tc>
      </w:tr>
      <w:tr w:rsidR="00313D38" w:rsidRPr="00937294" w14:paraId="78E79413" w14:textId="77777777" w:rsidTr="0099737E">
        <w:tc>
          <w:tcPr>
            <w:tcW w:w="675" w:type="dxa"/>
          </w:tcPr>
          <w:p w14:paraId="3721CEC6" w14:textId="77777777" w:rsidR="00313D38" w:rsidRPr="00937294" w:rsidRDefault="00313D38" w:rsidP="0099737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706624A" w14:textId="77777777" w:rsidR="00313D38" w:rsidRPr="00937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3AF57AFD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767C0809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2.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แจ้งคำสั่งไม่ออก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ใบอนุญาตประกอบกิจการรับทำการกำจัดมูลฝอยทั่วไปแก่ผู้ขออนุญาตทราบ พร้อมแจ้งสิทธิในการอุทธรณ์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0F4D3017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1F3AAEB6" w14:textId="77777777" w:rsidR="00313D38" w:rsidRPr="00937294" w:rsidRDefault="00313D38" w:rsidP="00997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8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94D331E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11AEC5D1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(1.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ระยะเวลาการให้บริการ ส่วนงาน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2.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 ไม่อาจออกใบอนุญาตหรือยังไม่อาจมีคำสั่งไม่อนุญาตได้ภายใน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30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 นับแต่วันที่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เอกสารถูกต้องและครบถ้วน ให้ขยายเวลาออกไปได้อีกไม่เกิน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ครั้งๆ ละไม่เกิน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 และแจ้งให้ผู้ยื่นคำขอทราบภายใน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7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วันนับแต่วันที่พิจารณาแล้วเสร็จ ทั้งนี้หากเจ้าพนักงานท้องถิ่นพิจารณายังไม่แล้วเสร็จ ให้แจ้งเป็นหนังสือให้ผู้ยื่นคำขอทราบถึงเหตุแห่งความล่าช้าทุก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7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 พร้อมสำเนาแจ้ง ก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.)</w:t>
            </w:r>
          </w:p>
        </w:tc>
      </w:tr>
      <w:tr w:rsidR="00313D38" w:rsidRPr="00937294" w14:paraId="4CE820EA" w14:textId="77777777" w:rsidTr="0099737E">
        <w:tc>
          <w:tcPr>
            <w:tcW w:w="675" w:type="dxa"/>
          </w:tcPr>
          <w:p w14:paraId="6728A319" w14:textId="77777777" w:rsidR="00313D38" w:rsidRPr="00937294" w:rsidRDefault="00313D38" w:rsidP="0099737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D05DC36" w14:textId="77777777" w:rsidR="00313D38" w:rsidRPr="00937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04DDCD33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4C15DF3D" w14:textId="77777777" w:rsidR="00313D38" w:rsidRPr="00937294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7E220C76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7B44FAE2" w14:textId="77777777" w:rsidR="00313D38" w:rsidRPr="00937294" w:rsidRDefault="00313D38" w:rsidP="00997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0599F39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293E0F92" w14:textId="77777777" w:rsidR="00313D38" w:rsidRPr="00937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(1.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ระยะเวลาการให้บริการ ส่วนงาน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2.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 จะต้องเสียค่าปรับเพิ่มขึ้นอีกร้อยละ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Pr="00937294" w:rsidRDefault="00C26ED0" w:rsidP="00C1204F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937294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937294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418BF6B6" w:rsidR="0085230C" w:rsidRPr="00937294" w:rsidRDefault="00C1204F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63A352AB" w:rsidR="008D7B9E" w:rsidRPr="00937294" w:rsidRDefault="00C1204F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937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E407BD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731312B5" w14:textId="77777777" w:rsidR="00AA7734" w:rsidRPr="00937294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937294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937294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937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937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937294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937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937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937294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937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937294" w14:paraId="02E3093D" w14:textId="77777777" w:rsidTr="00F061FC">
        <w:trPr>
          <w:jc w:val="center"/>
        </w:trPr>
        <w:tc>
          <w:tcPr>
            <w:tcW w:w="675" w:type="dxa"/>
          </w:tcPr>
          <w:p w14:paraId="0FFF921A" w14:textId="21D3E466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937294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937294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937294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937294" w14:paraId="66D8B2D3" w14:textId="77777777" w:rsidTr="00F061FC">
        <w:trPr>
          <w:jc w:val="center"/>
        </w:trPr>
        <w:tc>
          <w:tcPr>
            <w:tcW w:w="675" w:type="dxa"/>
          </w:tcPr>
          <w:p w14:paraId="004398CA" w14:textId="77777777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C492073" w14:textId="77777777" w:rsidR="00452B6B" w:rsidRPr="00937294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C6EB5EB" w14:textId="77777777" w:rsidR="00452B6B" w:rsidRPr="00937294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E45CDF1" w14:textId="77777777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6FA5AA8" w14:textId="77777777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D74E380" w14:textId="77777777" w:rsidR="00452B6B" w:rsidRPr="00937294" w:rsidRDefault="00AC4ACB" w:rsidP="00F06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848AB1A" w14:textId="77777777" w:rsidR="00452B6B" w:rsidRPr="00937294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937294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937294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937294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937294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937294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937294" w:rsidRDefault="004E651F" w:rsidP="00E3356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937294" w:rsidRDefault="00422EAB" w:rsidP="00E3356E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937294" w:rsidRDefault="00422EAB" w:rsidP="00E3356E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937294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937294" w:rsidRDefault="00422EAB" w:rsidP="00E3356E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937294" w14:paraId="7ED62404" w14:textId="77777777" w:rsidTr="0074367F">
        <w:tc>
          <w:tcPr>
            <w:tcW w:w="675" w:type="dxa"/>
          </w:tcPr>
          <w:p w14:paraId="7845BF89" w14:textId="58EDE4CC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 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937294" w14:paraId="0736958B" w14:textId="77777777" w:rsidTr="0074367F">
        <w:tc>
          <w:tcPr>
            <w:tcW w:w="675" w:type="dxa"/>
          </w:tcPr>
          <w:p w14:paraId="22513334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026109C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มูลฝอยทั่วไปที่ได้รับใบอนุญาตและมีการดำเนินกิจการที่ถูกต้องตามหลักสุขาภิบาล โดยมีหลักฐานสัญญาว่าจ้างระหว่างผู้ขนกับผู้กำจัดมูลฝอย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14:paraId="6F57E56B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A093548" w14:textId="77777777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E4DC4EC" w14:textId="77777777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88893A9" w14:textId="77777777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A959308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937294" w14:paraId="33028E5E" w14:textId="77777777" w:rsidTr="0074367F">
        <w:tc>
          <w:tcPr>
            <w:tcW w:w="675" w:type="dxa"/>
          </w:tcPr>
          <w:p w14:paraId="54139DBB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F96FD88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แผนการดำเนินงานในการกำจัดมูลฝอยที่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แสดงรายละเอียดขั้นตอนการดำเนินงาน ความพร้อมด้านกำลังคน งบประมาณ วัสดุอุปกรณ์ และวิธีการบริหารจัดการ</w:t>
            </w:r>
          </w:p>
        </w:tc>
        <w:tc>
          <w:tcPr>
            <w:tcW w:w="1843" w:type="dxa"/>
          </w:tcPr>
          <w:p w14:paraId="2E8901C8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916120C" w14:textId="77777777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BF3FA2" w14:textId="77777777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9F90B8F" w14:textId="77777777" w:rsidR="00AC4ACB" w:rsidRPr="00937294" w:rsidRDefault="00AC4ACB" w:rsidP="0005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23D4164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ตามที่ราชการส่วนท้องถิ่นกำหนด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937294" w14:paraId="748DACEC" w14:textId="77777777" w:rsidTr="0074367F">
        <w:tc>
          <w:tcPr>
            <w:tcW w:w="675" w:type="dxa"/>
          </w:tcPr>
          <w:p w14:paraId="041C7B80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3BA9EB0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ปฏิบัติงานที่ทำหน้าที่กำจัดมูลฝอยทั่วไปผ่านการฝึกอบรมด้านสุขอนามัยและความปลอดภัยจากการทำงาน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966A0D4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134A528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BB0B597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5333553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8919855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937294" w14:paraId="5F6F3275" w14:textId="77777777" w:rsidTr="0074367F">
        <w:tc>
          <w:tcPr>
            <w:tcW w:w="675" w:type="dxa"/>
          </w:tcPr>
          <w:p w14:paraId="7A2FD4D7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0526BB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ใบรับรองแพทย์หรือเอกสารแสดงการตรวจสุขภาพประจำปีของผู้ปฏิบัติงานในการกำจัดมูลฝอยทั่วไป</w:t>
            </w:r>
          </w:p>
        </w:tc>
        <w:tc>
          <w:tcPr>
            <w:tcW w:w="1843" w:type="dxa"/>
          </w:tcPr>
          <w:p w14:paraId="18AB99B2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A33F944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6EE50A4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F985A1F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2C66075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937294" w14:paraId="5EA770A0" w14:textId="77777777" w:rsidTr="0074367F">
        <w:tc>
          <w:tcPr>
            <w:tcW w:w="675" w:type="dxa"/>
          </w:tcPr>
          <w:p w14:paraId="47EF970F" w14:textId="77777777" w:rsidR="00AC4ACB" w:rsidRPr="00937294" w:rsidRDefault="00AC4ACB" w:rsidP="0074367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17C7F13" w14:textId="77777777" w:rsidR="0074367F" w:rsidRDefault="00AC4ACB" w:rsidP="00AC4ACB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เอกสารหรือหลักฐานแสดงวุฒิการศึกษาของเจ้าหน้าที่ควบคุม กำกับ ในการจัดการมูลฝอยทั่วไป อย่างน้อย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คน   </w:t>
            </w:r>
          </w:p>
          <w:p w14:paraId="4D82EB26" w14:textId="44D8CA90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คุณสมบัติสำเร็จการศึกษาไม่ต่ำกว่าปริญญาตรีหรือเทียบเท่าในสาขาวิชาวิทยาศาสตร์ในด้านสาธารณสุข สุขาภิบาล อนามัยสิ่งแวดล้อม ด้านใดด้านหนึ่ง        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2.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ชการวิศวกรรมศาสตร์ในด้านสุขาภิบาล วิศวกรรมสิ่งแวดล้อม และวิศวกรรมเครื่อง</w:t>
            </w:r>
            <w:r w:rsidR="0074367F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กล ด้านใดด้านหนึ่ง</w:t>
            </w:r>
          </w:p>
        </w:tc>
        <w:tc>
          <w:tcPr>
            <w:tcW w:w="1843" w:type="dxa"/>
          </w:tcPr>
          <w:p w14:paraId="3283DC55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07A88651" w14:textId="77777777" w:rsidR="00AC4ACB" w:rsidRPr="00937294" w:rsidRDefault="00AC4ACB" w:rsidP="001A22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735984E" w14:textId="77777777" w:rsidR="00AC4ACB" w:rsidRPr="00937294" w:rsidRDefault="00AC4ACB" w:rsidP="001A22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E20E219" w14:textId="77777777" w:rsidR="00AC4ACB" w:rsidRPr="00937294" w:rsidRDefault="00AC4ACB" w:rsidP="001A22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E8E92EE" w14:textId="77777777" w:rsidR="00AC4ACB" w:rsidRPr="00937294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937294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937294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937294" w14:paraId="21631802" w14:textId="77777777" w:rsidTr="00090552">
        <w:tc>
          <w:tcPr>
            <w:tcW w:w="534" w:type="dxa"/>
          </w:tcPr>
          <w:p w14:paraId="55909BBE" w14:textId="396F5019" w:rsidR="00A13B6C" w:rsidRPr="00937294" w:rsidRDefault="00A13B6C" w:rsidP="00E33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937294" w:rsidRDefault="00A13B6C" w:rsidP="00E33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อัตราค่าธรรมเนียมใบอนุญาตรับทำการกำจัดมูลฝอยทั่วไป ฉบับละไม่เกิน </w:t>
            </w:r>
            <w:r w:rsidRPr="00937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937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14:paraId="201E5AF3" w14:textId="448039BB" w:rsidR="00E90756" w:rsidRPr="00937294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367F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1,000</w:t>
            </w:r>
            <w:r w:rsidR="00F5490C"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CB853A3" w:rsidR="00A13B6C" w:rsidRPr="00937294" w:rsidRDefault="00E90756" w:rsidP="007436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))</w:t>
            </w:r>
          </w:p>
        </w:tc>
      </w:tr>
    </w:tbl>
    <w:p w14:paraId="1187DD50" w14:textId="366D4C30" w:rsidR="00216FA4" w:rsidRPr="00937294" w:rsidRDefault="0074367F" w:rsidP="007F05DE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937294" w14:paraId="07DF31DE" w14:textId="77777777" w:rsidTr="00C1539D">
        <w:tc>
          <w:tcPr>
            <w:tcW w:w="534" w:type="dxa"/>
          </w:tcPr>
          <w:p w14:paraId="07FE0908" w14:textId="7E60931D" w:rsidR="00EA6950" w:rsidRPr="00937294" w:rsidRDefault="00EA6950" w:rsidP="00E33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937294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937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93729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937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937294" w14:paraId="620A1ACF" w14:textId="77777777" w:rsidTr="00C1539D">
        <w:tc>
          <w:tcPr>
            <w:tcW w:w="534" w:type="dxa"/>
          </w:tcPr>
          <w:p w14:paraId="5898A4DB" w14:textId="77777777" w:rsidR="00EA6950" w:rsidRPr="00937294" w:rsidRDefault="00EA6950" w:rsidP="00E33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2DDDC23" w14:textId="77777777" w:rsidR="00E3356E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937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93729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937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7C837F7E" w14:textId="1452D5CD" w:rsidR="00EA6950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  <w:p w14:paraId="72F953A0" w14:textId="77777777" w:rsidR="00E407BD" w:rsidRPr="00937294" w:rsidRDefault="00E407BD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0F06124" w14:textId="1A109B37" w:rsidR="00013BC7" w:rsidRPr="00937294" w:rsidRDefault="0074367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C3045F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937294" w14:paraId="676E0C19" w14:textId="77777777" w:rsidTr="00C1539D">
        <w:tc>
          <w:tcPr>
            <w:tcW w:w="675" w:type="dxa"/>
          </w:tcPr>
          <w:p w14:paraId="433A4F23" w14:textId="62F1C53B" w:rsidR="00F064C0" w:rsidRPr="00937294" w:rsidRDefault="00F064C0" w:rsidP="00E33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937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937294" w:rsidRDefault="00F064C0" w:rsidP="00E33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93729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937294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A0BD70D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345F32C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8EDCF1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CBEC9FD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E57D0D7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9F3B175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4EB97F7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31BCFE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82C2315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04AA90F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B44626B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9805EAA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CBC77A6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546F79E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E9639D9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435FE51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66A4404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5C01815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568B42C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CD4CDF5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AEDFEE6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758C806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3FE5B6E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0066F38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1E56C2B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97389A2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073E7CA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990055B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52A26C9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D1EC5BB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0949989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FD2E752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2A99C91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671C6F4" w14:textId="77777777" w:rsidR="001B6422" w:rsidRDefault="001B6422" w:rsidP="001B6422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805AF9A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b/>
          <w:bCs/>
          <w:sz w:val="32"/>
          <w:szCs w:val="32"/>
          <w:cs/>
        </w:rPr>
        <w:t>แบบคำขอรับใบอนุญาต/ต่ออายุใบอนุญาต</w:t>
      </w:r>
    </w:p>
    <w:p w14:paraId="0D2E9E76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ประกอ</w:t>
      </w:r>
      <w:bookmarkStart w:id="0" w:name="_GoBack"/>
      <w:bookmarkEnd w:id="0"/>
      <w:r w:rsidRPr="00B37254">
        <w:rPr>
          <w:rFonts w:ascii="TH SarabunIT๙" w:hAnsi="TH SarabunIT๙" w:cs="TH SarabunIT๙"/>
          <w:sz w:val="32"/>
          <w:szCs w:val="32"/>
          <w:cs/>
        </w:rPr>
        <w:t>บกิจการ ..........................................................................</w:t>
      </w:r>
    </w:p>
    <w:p w14:paraId="5081BD8D" w14:textId="4D6E36C3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4B2C85" wp14:editId="2C22C863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6350" r="9525" b="698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FE87A" w14:textId="77777777" w:rsidR="00B37254" w:rsidRPr="00B37254" w:rsidRDefault="00B37254" w:rsidP="00B3725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725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10665B67" w14:textId="77777777" w:rsidR="00B37254" w:rsidRPr="00B37254" w:rsidRDefault="00B37254" w:rsidP="00B3725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725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41CD320B" w14:textId="77777777" w:rsidR="00B37254" w:rsidRPr="00B37254" w:rsidRDefault="00B37254" w:rsidP="00B3725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B2C85" id="สี่เหลี่ยมผืนผ้า 5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">
                <v:textbox>
                  <w:txbxContent>
                    <w:p w14:paraId="0E5FE87A" w14:textId="77777777" w:rsidR="00B37254" w:rsidRPr="00B37254" w:rsidRDefault="00B37254" w:rsidP="00B3725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725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10665B67" w14:textId="77777777" w:rsidR="00B37254" w:rsidRPr="00B37254" w:rsidRDefault="00B37254" w:rsidP="00B3725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725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41CD320B" w14:textId="77777777" w:rsidR="00B37254" w:rsidRPr="00B37254" w:rsidRDefault="00B37254" w:rsidP="00B3725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51BC44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</w:p>
    <w:p w14:paraId="06B041B7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B37254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32D5C81F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B37254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37254">
        <w:rPr>
          <w:rFonts w:ascii="TH SarabunIT๙" w:hAnsi="TH SarabunIT๙" w:cs="TH SarabunIT๙"/>
          <w:sz w:val="32"/>
          <w:szCs w:val="32"/>
        </w:rPr>
        <w:t>…………………..</w:t>
      </w:r>
      <w:r w:rsidRPr="00B37254">
        <w:rPr>
          <w:rFonts w:ascii="TH SarabunIT๙" w:hAnsi="TH SarabunIT๙" w:cs="TH SarabunIT๙"/>
          <w:sz w:val="32"/>
          <w:szCs w:val="32"/>
          <w:cs/>
        </w:rPr>
        <w:t>พ</w:t>
      </w:r>
      <w:r w:rsidRPr="00B37254">
        <w:rPr>
          <w:rFonts w:ascii="TH SarabunIT๙" w:hAnsi="TH SarabunIT๙" w:cs="TH SarabunIT๙"/>
          <w:sz w:val="32"/>
          <w:szCs w:val="32"/>
        </w:rPr>
        <w:t>.</w:t>
      </w:r>
      <w:r w:rsidRPr="00B37254">
        <w:rPr>
          <w:rFonts w:ascii="TH SarabunIT๙" w:hAnsi="TH SarabunIT๙" w:cs="TH SarabunIT๙"/>
          <w:sz w:val="32"/>
          <w:szCs w:val="32"/>
          <w:cs/>
        </w:rPr>
        <w:t>ศ</w:t>
      </w:r>
      <w:r w:rsidRPr="00B37254">
        <w:rPr>
          <w:rFonts w:ascii="TH SarabunIT๙" w:hAnsi="TH SarabunIT๙" w:cs="TH SarabunIT๙"/>
          <w:sz w:val="32"/>
          <w:szCs w:val="32"/>
        </w:rPr>
        <w:t>…………</w:t>
      </w:r>
    </w:p>
    <w:p w14:paraId="4E6B2168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B37254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B37254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B37254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7EED6BF1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75530298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0C977FC7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B37254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B37254">
        <w:rPr>
          <w:rFonts w:ascii="TH SarabunIT๙" w:hAnsi="TH SarabunIT๙" w:cs="TH SarabunIT๙"/>
          <w:sz w:val="32"/>
          <w:szCs w:val="32"/>
        </w:rPr>
        <w:t>/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B37254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2B0DA0D4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B37254">
        <w:rPr>
          <w:rFonts w:ascii="TH SarabunIT๙" w:hAnsi="TH SarabunIT๙" w:cs="TH SarabunIT๙"/>
          <w:sz w:val="32"/>
          <w:szCs w:val="32"/>
        </w:rPr>
        <w:t>/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B37254">
        <w:rPr>
          <w:rFonts w:ascii="TH SarabunIT๙" w:hAnsi="TH SarabunIT๙" w:cs="TH SarabunIT๙"/>
          <w:sz w:val="32"/>
          <w:szCs w:val="32"/>
          <w:cs/>
        </w:rPr>
        <w:t>เขต</w:t>
      </w:r>
      <w:r w:rsidRPr="00B37254">
        <w:rPr>
          <w:rFonts w:ascii="TH SarabunIT๙" w:hAnsi="TH SarabunIT๙" w:cs="TH SarabunIT๙"/>
          <w:sz w:val="32"/>
          <w:szCs w:val="32"/>
        </w:rPr>
        <w:t>/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B37254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B37254">
        <w:rPr>
          <w:rFonts w:ascii="TH SarabunIT๙" w:hAnsi="TH SarabunIT๙" w:cs="TH SarabunIT๙"/>
          <w:sz w:val="32"/>
          <w:szCs w:val="32"/>
        </w:rPr>
        <w:t>/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B37254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44DFACF2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B37254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B3725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53FAA823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 xml:space="preserve">2. </w:t>
      </w:r>
      <w:r w:rsidRPr="00B37254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521139F4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B37254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B37254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B37254">
        <w:rPr>
          <w:rFonts w:ascii="TH SarabunIT๙" w:hAnsi="TH SarabunIT๙" w:cs="TH SarabunIT๙"/>
          <w:sz w:val="32"/>
          <w:szCs w:val="32"/>
        </w:rPr>
        <w:t>/</w:t>
      </w:r>
      <w:r w:rsidRPr="00B37254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B37254">
        <w:rPr>
          <w:rFonts w:ascii="TH SarabunIT๙" w:hAnsi="TH SarabunIT๙" w:cs="TH SarabunIT๙"/>
          <w:sz w:val="32"/>
          <w:szCs w:val="32"/>
        </w:rPr>
        <w:t>/</w:t>
      </w:r>
      <w:r w:rsidRPr="00B37254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B37254">
        <w:rPr>
          <w:rFonts w:ascii="TH SarabunIT๙" w:hAnsi="TH SarabunIT๙" w:cs="TH SarabunIT๙"/>
          <w:sz w:val="32"/>
          <w:szCs w:val="32"/>
        </w:rPr>
        <w:t>)</w:t>
      </w:r>
    </w:p>
    <w:p w14:paraId="79E92D6A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01802B4E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2D0A031D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742636B7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790E053F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29EC46BC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68627615" w14:textId="77777777" w:rsidR="00B37254" w:rsidRPr="00B37254" w:rsidRDefault="00B37254" w:rsidP="00B372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2458F107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03235484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7D6DFD8D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A513DD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F80FF9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89CC0E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65EDA8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F5B2531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  <w:t>(</w:t>
      </w:r>
      <w:r w:rsidRPr="00B3725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37254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B37254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06AE9681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72D09433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D2515A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87C809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D11A8AF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98109E2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664E172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7298AAF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FBA4539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72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ส่วนของเจ้าหน้าที่</w:t>
      </w:r>
    </w:p>
    <w:p w14:paraId="67FE79E4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7254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28970608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4CF3174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5BA91318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004E6567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5A94C030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B37254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179DCBE1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  <w:t>2</w:t>
      </w:r>
      <w:r w:rsidRPr="00B37254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1BA341D2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6120C8EA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1C8989E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B37254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4793B68C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08CEE7D6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04A0C175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2A4846" w14:textId="33945218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F7E6D9" wp14:editId="06A6443B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0160" r="6985" b="889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4F61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"/>
            </w:pict>
          </mc:Fallback>
        </mc:AlternateContent>
      </w:r>
    </w:p>
    <w:p w14:paraId="3F2363B2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B47B54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72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65EC3349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7254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31785555" w14:textId="77777777" w:rsidR="00B37254" w:rsidRPr="00B37254" w:rsidRDefault="00B37254" w:rsidP="00B372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06E613D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55954650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5AB74D4B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451D151B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B37254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07BF8501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  <w:t>2</w:t>
      </w:r>
      <w:r w:rsidRPr="00B37254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595E22D2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0B6AB99E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85FA862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B37254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28CB841B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</w:r>
      <w:r w:rsidRPr="00B3725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2297C4BF" w14:textId="77777777" w:rsidR="00B37254" w:rsidRPr="00B37254" w:rsidRDefault="00B37254" w:rsidP="00B372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725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33638B0F" w14:textId="77777777" w:rsidR="00B37254" w:rsidRDefault="00B37254" w:rsidP="00B37254">
      <w:pPr>
        <w:spacing w:after="0" w:line="240" w:lineRule="auto"/>
      </w:pPr>
    </w:p>
    <w:p w14:paraId="0CDA96B8" w14:textId="77777777" w:rsidR="00B37254" w:rsidRDefault="00B37254" w:rsidP="00B37254">
      <w:pPr>
        <w:spacing w:after="0" w:line="240" w:lineRule="auto"/>
      </w:pPr>
    </w:p>
    <w:p w14:paraId="38D4C345" w14:textId="77777777" w:rsidR="00B37254" w:rsidRDefault="00B37254" w:rsidP="00B37254">
      <w:pPr>
        <w:spacing w:after="0" w:line="240" w:lineRule="auto"/>
      </w:pPr>
    </w:p>
    <w:p w14:paraId="55541145" w14:textId="77777777" w:rsidR="00B37254" w:rsidRDefault="00B37254" w:rsidP="00B37254">
      <w:pPr>
        <w:spacing w:after="0" w:line="240" w:lineRule="auto"/>
        <w:jc w:val="right"/>
        <w:rPr>
          <w:b/>
          <w:bCs/>
        </w:rPr>
      </w:pPr>
    </w:p>
    <w:p w14:paraId="1B3378C8" w14:textId="77777777" w:rsidR="00B37254" w:rsidRPr="00B37254" w:rsidRDefault="00B37254" w:rsidP="001B6422">
      <w:pPr>
        <w:pStyle w:val="a5"/>
        <w:spacing w:after="0" w:line="240" w:lineRule="auto"/>
        <w:ind w:left="426" w:hanging="426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2FE822EB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9012ABA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FDD5551" w14:textId="77777777" w:rsidR="003C4B3E" w:rsidRDefault="003C4B3E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91EEEBF" w14:textId="77777777" w:rsidR="003C4B3E" w:rsidRDefault="003C4B3E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CD0F7D1" w14:textId="77777777" w:rsidR="00E407BD" w:rsidRDefault="00E407B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937294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937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688B8321" w14:textId="17F31673" w:rsidR="0064558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>-</w:t>
      </w:r>
    </w:p>
    <w:p w14:paraId="299017F0" w14:textId="77777777" w:rsidR="00E407B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3B0FF75" w14:textId="77777777" w:rsidR="00E407B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84528DD" w14:textId="77777777" w:rsidR="00E407B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03D5557" w14:textId="77777777" w:rsidR="00E407B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BFFC724" w14:textId="77777777" w:rsidR="00E407B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87966E" w14:textId="77777777" w:rsidR="00E407B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2A2D873" w14:textId="77777777" w:rsidR="00E407BD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C566921" w14:textId="77777777" w:rsidR="00E407BD" w:rsidRPr="00937294" w:rsidRDefault="00E407B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937294" w14:paraId="6D0BBF17" w14:textId="77777777" w:rsidTr="0064558D">
        <w:tc>
          <w:tcPr>
            <w:tcW w:w="1418" w:type="dxa"/>
          </w:tcPr>
          <w:p w14:paraId="71CC28E5" w14:textId="77777777" w:rsidR="0064558D" w:rsidRPr="00937294" w:rsidRDefault="0064558D" w:rsidP="00E33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937294" w:rsidRDefault="0064558D" w:rsidP="00E3356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24/08/2558</w:t>
            </w:r>
          </w:p>
        </w:tc>
      </w:tr>
      <w:tr w:rsidR="0064558D" w:rsidRPr="00937294" w14:paraId="3FCBCAB2" w14:textId="77777777" w:rsidTr="0064558D">
        <w:tc>
          <w:tcPr>
            <w:tcW w:w="1418" w:type="dxa"/>
          </w:tcPr>
          <w:p w14:paraId="76AEC54C" w14:textId="77777777" w:rsidR="0064558D" w:rsidRPr="00937294" w:rsidRDefault="0064558D" w:rsidP="00E33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937294" w:rsidRDefault="0064558D" w:rsidP="00E3356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937294" w14:paraId="4A1DF6A2" w14:textId="77777777" w:rsidTr="0064558D">
        <w:tc>
          <w:tcPr>
            <w:tcW w:w="1418" w:type="dxa"/>
          </w:tcPr>
          <w:p w14:paraId="082BD70C" w14:textId="77777777" w:rsidR="0064558D" w:rsidRPr="00937294" w:rsidRDefault="0064558D" w:rsidP="00E33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27C47FC" w14:textId="77777777" w:rsidR="00F26874" w:rsidRDefault="0064558D" w:rsidP="00E3356E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74E248FD" w:rsidR="0064558D" w:rsidRPr="00937294" w:rsidRDefault="0064558D" w:rsidP="00E3356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937294" w14:paraId="105C0B62" w14:textId="77777777" w:rsidTr="0064558D">
        <w:tc>
          <w:tcPr>
            <w:tcW w:w="1418" w:type="dxa"/>
          </w:tcPr>
          <w:p w14:paraId="7A8B8EDF" w14:textId="77777777" w:rsidR="0064558D" w:rsidRPr="00937294" w:rsidRDefault="0064558D" w:rsidP="00E33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937294" w:rsidRDefault="0064558D" w:rsidP="00E3356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937294" w14:paraId="6BB94F10" w14:textId="77777777" w:rsidTr="0064558D">
        <w:tc>
          <w:tcPr>
            <w:tcW w:w="1418" w:type="dxa"/>
          </w:tcPr>
          <w:p w14:paraId="362D6899" w14:textId="77777777" w:rsidR="0064558D" w:rsidRPr="00937294" w:rsidRDefault="0064558D" w:rsidP="00E33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937294" w:rsidRDefault="0064558D" w:rsidP="00E3356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937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937294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937294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937294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937294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937294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6E741" w14:textId="77777777" w:rsidR="00502A5E" w:rsidRDefault="00502A5E" w:rsidP="00C81DB8">
      <w:pPr>
        <w:spacing w:after="0" w:line="240" w:lineRule="auto"/>
      </w:pPr>
      <w:r>
        <w:separator/>
      </w:r>
    </w:p>
  </w:endnote>
  <w:endnote w:type="continuationSeparator" w:id="0">
    <w:p w14:paraId="6B34A8C8" w14:textId="77777777" w:rsidR="00502A5E" w:rsidRDefault="00502A5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3DC64" w14:textId="77777777" w:rsidR="00502A5E" w:rsidRDefault="00502A5E" w:rsidP="00C81DB8">
      <w:pPr>
        <w:spacing w:after="0" w:line="240" w:lineRule="auto"/>
      </w:pPr>
      <w:r>
        <w:separator/>
      </w:r>
    </w:p>
  </w:footnote>
  <w:footnote w:type="continuationSeparator" w:id="0">
    <w:p w14:paraId="3EC3B4E7" w14:textId="77777777" w:rsidR="00502A5E" w:rsidRDefault="00502A5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E3356E" w:rsidRPr="00832950" w:rsidRDefault="00E3356E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3295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3295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3295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37254">
          <w:rPr>
            <w:rFonts w:ascii="TH SarabunIT๙" w:hAnsi="TH SarabunIT๙" w:cs="TH SarabunIT๙"/>
            <w:noProof/>
            <w:sz w:val="32"/>
            <w:szCs w:val="32"/>
          </w:rPr>
          <w:t>11</w:t>
        </w:r>
        <w:r w:rsidRPr="00832950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832950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832950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832950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832950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B37254">
          <w:rPr>
            <w:rFonts w:ascii="TH SarabunIT๙" w:hAnsi="TH SarabunIT๙" w:cs="TH SarabunIT๙"/>
            <w:noProof/>
            <w:sz w:val="32"/>
            <w:szCs w:val="32"/>
          </w:rPr>
          <w:t>11</w:t>
        </w:r>
        <w:r w:rsidRPr="00832950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E3356E" w:rsidRDefault="00E3356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501F2"/>
    <w:rsid w:val="00067A20"/>
    <w:rsid w:val="00075E4A"/>
    <w:rsid w:val="00090552"/>
    <w:rsid w:val="00094F82"/>
    <w:rsid w:val="000C2AAC"/>
    <w:rsid w:val="000C466B"/>
    <w:rsid w:val="000D2A1A"/>
    <w:rsid w:val="000F1309"/>
    <w:rsid w:val="00110F0C"/>
    <w:rsid w:val="00132E1B"/>
    <w:rsid w:val="00164004"/>
    <w:rsid w:val="0017533B"/>
    <w:rsid w:val="0018441F"/>
    <w:rsid w:val="0019582A"/>
    <w:rsid w:val="001A22D0"/>
    <w:rsid w:val="001B1C8D"/>
    <w:rsid w:val="001B6422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C4B3E"/>
    <w:rsid w:val="003F489A"/>
    <w:rsid w:val="003F4A0D"/>
    <w:rsid w:val="00422EAB"/>
    <w:rsid w:val="00444BFB"/>
    <w:rsid w:val="00452B6B"/>
    <w:rsid w:val="004B7E15"/>
    <w:rsid w:val="004C0C85"/>
    <w:rsid w:val="004C3BDE"/>
    <w:rsid w:val="004E30D6"/>
    <w:rsid w:val="004E5749"/>
    <w:rsid w:val="004E651F"/>
    <w:rsid w:val="00502A5E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66E9F"/>
    <w:rsid w:val="00686AAA"/>
    <w:rsid w:val="006974B7"/>
    <w:rsid w:val="006B37B7"/>
    <w:rsid w:val="006C07C4"/>
    <w:rsid w:val="006C6C22"/>
    <w:rsid w:val="00707AED"/>
    <w:rsid w:val="00712638"/>
    <w:rsid w:val="0074367F"/>
    <w:rsid w:val="00760D0B"/>
    <w:rsid w:val="00761FD0"/>
    <w:rsid w:val="00771FD1"/>
    <w:rsid w:val="00781575"/>
    <w:rsid w:val="007844AF"/>
    <w:rsid w:val="007851BE"/>
    <w:rsid w:val="00790214"/>
    <w:rsid w:val="00793306"/>
    <w:rsid w:val="007E1E74"/>
    <w:rsid w:val="007F05DE"/>
    <w:rsid w:val="00811134"/>
    <w:rsid w:val="00832950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37294"/>
    <w:rsid w:val="00982CD7"/>
    <w:rsid w:val="00983E7C"/>
    <w:rsid w:val="0098687F"/>
    <w:rsid w:val="00995D16"/>
    <w:rsid w:val="0099737E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37254"/>
    <w:rsid w:val="00B509FC"/>
    <w:rsid w:val="00B95782"/>
    <w:rsid w:val="00BC5DA7"/>
    <w:rsid w:val="00BF6CA4"/>
    <w:rsid w:val="00C0595D"/>
    <w:rsid w:val="00C1204F"/>
    <w:rsid w:val="00C1539D"/>
    <w:rsid w:val="00C21238"/>
    <w:rsid w:val="00C26ED0"/>
    <w:rsid w:val="00C3045F"/>
    <w:rsid w:val="00C77AEA"/>
    <w:rsid w:val="00C81DB8"/>
    <w:rsid w:val="00CA51BD"/>
    <w:rsid w:val="00CC383A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35E13"/>
    <w:rsid w:val="00D5060E"/>
    <w:rsid w:val="00D51311"/>
    <w:rsid w:val="00E00F3F"/>
    <w:rsid w:val="00E01AA0"/>
    <w:rsid w:val="00E06DC1"/>
    <w:rsid w:val="00E279FB"/>
    <w:rsid w:val="00E3356E"/>
    <w:rsid w:val="00E33AD5"/>
    <w:rsid w:val="00E407BD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1FC"/>
    <w:rsid w:val="00F064C0"/>
    <w:rsid w:val="00F26874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D5F00-0527-4C90-A540-7FE98DBC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14</TotalTime>
  <Pages>11</Pages>
  <Words>1686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21</cp:revision>
  <cp:lastPrinted>2015-03-02T15:12:00Z</cp:lastPrinted>
  <dcterms:created xsi:type="dcterms:W3CDTF">2015-08-24T03:34:00Z</dcterms:created>
  <dcterms:modified xsi:type="dcterms:W3CDTF">2015-08-24T03:58:00Z</dcterms:modified>
</cp:coreProperties>
</file>